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A07" w:rsidRDefault="00DC6A07" w:rsidP="00DC6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WHYTEHERE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C6A07" w:rsidRDefault="00DC6A07" w:rsidP="00DC6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Buckland, Devon. Brewer and husbandman.</w:t>
      </w:r>
    </w:p>
    <w:p w:rsidR="00DC6A07" w:rsidRDefault="00DC6A07" w:rsidP="00DC6A07">
      <w:pPr>
        <w:rPr>
          <w:rFonts w:ascii="Times New Roman" w:hAnsi="Times New Roman" w:cs="Times New Roman"/>
        </w:rPr>
      </w:pPr>
    </w:p>
    <w:p w:rsidR="00DC6A07" w:rsidRDefault="00DC6A07" w:rsidP="00DC6A07">
      <w:pPr>
        <w:rPr>
          <w:rFonts w:ascii="Times New Roman" w:hAnsi="Times New Roman" w:cs="Times New Roman"/>
        </w:rPr>
      </w:pPr>
    </w:p>
    <w:p w:rsidR="00DC6A07" w:rsidRDefault="00DC6A07" w:rsidP="00DC6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Hodell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:rsidR="00DC6A07" w:rsidRDefault="00DC6A07" w:rsidP="00DC6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C6A07" w:rsidRDefault="00DC6A07" w:rsidP="00DC6A07">
      <w:pPr>
        <w:rPr>
          <w:rFonts w:ascii="Times New Roman" w:hAnsi="Times New Roman" w:cs="Times New Roman"/>
        </w:rPr>
      </w:pPr>
    </w:p>
    <w:p w:rsidR="00DC6A07" w:rsidRDefault="00DC6A07" w:rsidP="00DC6A07">
      <w:pPr>
        <w:rPr>
          <w:rFonts w:ascii="Times New Roman" w:hAnsi="Times New Roman" w:cs="Times New Roman"/>
        </w:rPr>
      </w:pPr>
    </w:p>
    <w:p w:rsidR="00DC6A07" w:rsidRDefault="00DC6A07" w:rsidP="00DC6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February 2018</w:t>
      </w:r>
    </w:p>
    <w:p w:rsidR="006B2F86" w:rsidRPr="00E71FC3" w:rsidRDefault="00DC6A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A07" w:rsidRDefault="00DC6A07" w:rsidP="00E71FC3">
      <w:r>
        <w:separator/>
      </w:r>
    </w:p>
  </w:endnote>
  <w:endnote w:type="continuationSeparator" w:id="0">
    <w:p w:rsidR="00DC6A07" w:rsidRDefault="00DC6A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A07" w:rsidRDefault="00DC6A07" w:rsidP="00E71FC3">
      <w:r>
        <w:separator/>
      </w:r>
    </w:p>
  </w:footnote>
  <w:footnote w:type="continuationSeparator" w:id="0">
    <w:p w:rsidR="00DC6A07" w:rsidRDefault="00DC6A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07"/>
    <w:rsid w:val="001A7C09"/>
    <w:rsid w:val="00577BD5"/>
    <w:rsid w:val="00656CBA"/>
    <w:rsid w:val="006A1F77"/>
    <w:rsid w:val="00733BE7"/>
    <w:rsid w:val="00AB52E8"/>
    <w:rsid w:val="00B16D3F"/>
    <w:rsid w:val="00BB41AC"/>
    <w:rsid w:val="00DC6A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DB9403-EF69-4ECB-AF53-DB48320E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6A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C6A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2018-02-04T20:58:00Z</dcterms:created>
  <dcterms:modified xsi:type="dcterms:W3CDTF">2018-02-04T20:59:00Z</dcterms:modified>
</cp:coreProperties>
</file>